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FCE59" w14:textId="77777777" w:rsidR="001A25A3" w:rsidRDefault="001A25A3" w:rsidP="001A25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TOLLES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591BE25B" w14:textId="77777777" w:rsidR="001A25A3" w:rsidRDefault="001A25A3" w:rsidP="001A25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Innholder.</w:t>
      </w:r>
    </w:p>
    <w:p w14:paraId="1DC7957A" w14:textId="77777777" w:rsidR="001A25A3" w:rsidRDefault="001A25A3" w:rsidP="001A25A3">
      <w:pPr>
        <w:pStyle w:val="NoSpacing"/>
        <w:rPr>
          <w:rFonts w:cs="Times New Roman"/>
          <w:szCs w:val="24"/>
        </w:rPr>
      </w:pPr>
    </w:p>
    <w:p w14:paraId="0CBE29B0" w14:textId="77777777" w:rsidR="001A25A3" w:rsidRDefault="001A25A3" w:rsidP="001A25A3">
      <w:pPr>
        <w:pStyle w:val="NoSpacing"/>
        <w:rPr>
          <w:rFonts w:cs="Times New Roman"/>
          <w:szCs w:val="24"/>
        </w:rPr>
      </w:pPr>
    </w:p>
    <w:p w14:paraId="7651F989" w14:textId="77777777" w:rsidR="001A25A3" w:rsidRDefault="001A25A3" w:rsidP="001A25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May1476</w:t>
      </w:r>
      <w:r>
        <w:rPr>
          <w:rFonts w:cs="Times New Roman"/>
          <w:szCs w:val="24"/>
        </w:rPr>
        <w:tab/>
        <w:t>Gift of his goods and chattels to William Johnson of London, innholder(q.v.),</w:t>
      </w:r>
    </w:p>
    <w:p w14:paraId="41DEEA3D" w14:textId="77777777" w:rsidR="001A25A3" w:rsidRDefault="001A25A3" w:rsidP="001A25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Nicholas Wright of London, glover(q.v.).</w:t>
      </w:r>
    </w:p>
    <w:p w14:paraId="1FCD0E8A" w14:textId="77777777" w:rsidR="001A25A3" w:rsidRDefault="001A25A3" w:rsidP="001A25A3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173)</w:t>
      </w:r>
    </w:p>
    <w:p w14:paraId="18B37896" w14:textId="77777777" w:rsidR="001A25A3" w:rsidRDefault="001A25A3" w:rsidP="001A25A3">
      <w:pPr>
        <w:pStyle w:val="NoSpacing"/>
        <w:rPr>
          <w:rFonts w:cs="Times New Roman"/>
          <w:szCs w:val="24"/>
        </w:rPr>
      </w:pPr>
    </w:p>
    <w:p w14:paraId="3825CBAA" w14:textId="77777777" w:rsidR="001A25A3" w:rsidRDefault="001A25A3" w:rsidP="001A25A3">
      <w:pPr>
        <w:pStyle w:val="NoSpacing"/>
        <w:rPr>
          <w:rFonts w:cs="Times New Roman"/>
          <w:szCs w:val="24"/>
        </w:rPr>
      </w:pPr>
    </w:p>
    <w:p w14:paraId="1D0302F0" w14:textId="77777777" w:rsidR="001A25A3" w:rsidRDefault="001A25A3" w:rsidP="001A25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2023</w:t>
      </w:r>
    </w:p>
    <w:p w14:paraId="57C2DC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E66C7" w14:textId="77777777" w:rsidR="001A25A3" w:rsidRDefault="001A25A3" w:rsidP="009139A6">
      <w:r>
        <w:separator/>
      </w:r>
    </w:p>
  </w:endnote>
  <w:endnote w:type="continuationSeparator" w:id="0">
    <w:p w14:paraId="46513DE6" w14:textId="77777777" w:rsidR="001A25A3" w:rsidRDefault="001A25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4D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093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B8B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059AF" w14:textId="77777777" w:rsidR="001A25A3" w:rsidRDefault="001A25A3" w:rsidP="009139A6">
      <w:r>
        <w:separator/>
      </w:r>
    </w:p>
  </w:footnote>
  <w:footnote w:type="continuationSeparator" w:id="0">
    <w:p w14:paraId="01394874" w14:textId="77777777" w:rsidR="001A25A3" w:rsidRDefault="001A25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BB1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0E8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CE5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5A3"/>
    <w:rsid w:val="000666E0"/>
    <w:rsid w:val="001A25A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77E7B"/>
  <w15:chartTrackingRefBased/>
  <w15:docId w15:val="{70793731-480B-4158-B1A9-0FD2A9BB5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2023-05-31T20:44:00Z</dcterms:created>
  <dcterms:modified xsi:type="dcterms:W3CDTF">2023-05-31T20:44:00Z</dcterms:modified>
</cp:coreProperties>
</file>